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B5CB" w14:textId="59C0C462" w:rsidR="006B2F86" w:rsidRDefault="00E771AE" w:rsidP="00E71FC3">
      <w:pPr>
        <w:pStyle w:val="NoSpacing"/>
      </w:pPr>
      <w:r>
        <w:rPr>
          <w:u w:val="single"/>
        </w:rPr>
        <w:t>Margaret WROUGHTON</w:t>
      </w:r>
      <w:r>
        <w:t xml:space="preserve">    </w:t>
      </w:r>
      <w:proofErr w:type="gramStart"/>
      <w:r>
        <w:t xml:space="preserve">   (</w:t>
      </w:r>
      <w:proofErr w:type="gramEnd"/>
      <w:r>
        <w:t>fl.1409)</w:t>
      </w:r>
    </w:p>
    <w:p w14:paraId="533AB785" w14:textId="0E9F53F1" w:rsidR="00E771AE" w:rsidRDefault="00E771AE" w:rsidP="00E71FC3">
      <w:pPr>
        <w:pStyle w:val="NoSpacing"/>
      </w:pPr>
    </w:p>
    <w:p w14:paraId="11640A3D" w14:textId="45E976CA" w:rsidR="00E771AE" w:rsidRDefault="00E771AE" w:rsidP="00E71FC3">
      <w:pPr>
        <w:pStyle w:val="NoSpacing"/>
      </w:pPr>
    </w:p>
    <w:p w14:paraId="287EF8CE" w14:textId="270869A7" w:rsidR="00E771AE" w:rsidRDefault="00E771AE" w:rsidP="00E71FC3">
      <w:pPr>
        <w:pStyle w:val="NoSpacing"/>
      </w:pPr>
      <w:r>
        <w:t xml:space="preserve">Widow of William </w:t>
      </w:r>
      <w:proofErr w:type="gramStart"/>
      <w:r>
        <w:t>Wroughton(</w:t>
      </w:r>
      <w:proofErr w:type="gramEnd"/>
      <w:r>
        <w:t>d.1408)(q.v.).     (V.C.H. Wiltshire vol.9 p.32)</w:t>
      </w:r>
    </w:p>
    <w:p w14:paraId="08C9E37E" w14:textId="4429189D" w:rsidR="00E771AE" w:rsidRDefault="00E771AE" w:rsidP="00E71FC3">
      <w:pPr>
        <w:pStyle w:val="NoSpacing"/>
      </w:pPr>
    </w:p>
    <w:p w14:paraId="77A20F94" w14:textId="1F3CAB16" w:rsidR="00E771AE" w:rsidRDefault="00E771AE" w:rsidP="00E71FC3">
      <w:pPr>
        <w:pStyle w:val="NoSpacing"/>
      </w:pPr>
    </w:p>
    <w:p w14:paraId="757C2A74" w14:textId="5CBA093A" w:rsidR="00E771AE" w:rsidRDefault="00E771AE" w:rsidP="00E71FC3">
      <w:pPr>
        <w:pStyle w:val="NoSpacing"/>
      </w:pPr>
      <w:r>
        <w:tab/>
        <w:t>1409</w:t>
      </w:r>
      <w:r>
        <w:tab/>
        <w:t>The manor of Woodhill was transferred to her.   (ibid.)</w:t>
      </w:r>
    </w:p>
    <w:p w14:paraId="6800D454" w14:textId="02DE87B1" w:rsidR="00E771AE" w:rsidRDefault="00E771AE" w:rsidP="00E71FC3">
      <w:pPr>
        <w:pStyle w:val="NoSpacing"/>
      </w:pPr>
    </w:p>
    <w:p w14:paraId="2E08375E" w14:textId="0C40CF1F" w:rsidR="00E771AE" w:rsidRDefault="00E771AE" w:rsidP="00E71FC3">
      <w:pPr>
        <w:pStyle w:val="NoSpacing"/>
      </w:pPr>
    </w:p>
    <w:p w14:paraId="2D5684B2" w14:textId="650F91FD" w:rsidR="00E771AE" w:rsidRPr="00E771AE" w:rsidRDefault="00E771AE" w:rsidP="00E71FC3">
      <w:pPr>
        <w:pStyle w:val="NoSpacing"/>
      </w:pPr>
      <w:r>
        <w:t>14 February 2019</w:t>
      </w:r>
      <w:bookmarkStart w:id="0" w:name="_GoBack"/>
      <w:bookmarkEnd w:id="0"/>
    </w:p>
    <w:sectPr w:rsidR="00E771AE" w:rsidRPr="00E771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78BC1" w14:textId="77777777" w:rsidR="00E771AE" w:rsidRDefault="00E771AE" w:rsidP="00E71FC3">
      <w:pPr>
        <w:spacing w:after="0" w:line="240" w:lineRule="auto"/>
      </w:pPr>
      <w:r>
        <w:separator/>
      </w:r>
    </w:p>
  </w:endnote>
  <w:endnote w:type="continuationSeparator" w:id="0">
    <w:p w14:paraId="551392E1" w14:textId="77777777" w:rsidR="00E771AE" w:rsidRDefault="00E771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828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9175E" w14:textId="77777777" w:rsidR="00E771AE" w:rsidRDefault="00E771AE" w:rsidP="00E71FC3">
      <w:pPr>
        <w:spacing w:after="0" w:line="240" w:lineRule="auto"/>
      </w:pPr>
      <w:r>
        <w:separator/>
      </w:r>
    </w:p>
  </w:footnote>
  <w:footnote w:type="continuationSeparator" w:id="0">
    <w:p w14:paraId="4740FE07" w14:textId="77777777" w:rsidR="00E771AE" w:rsidRDefault="00E771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71A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78B62"/>
  <w15:chartTrackingRefBased/>
  <w15:docId w15:val="{C86B37A1-003D-4D8E-A9FD-CDC86D74C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2019-02-14T16:24:00Z</dcterms:created>
  <dcterms:modified xsi:type="dcterms:W3CDTF">2019-02-14T16:27:00Z</dcterms:modified>
</cp:coreProperties>
</file>